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14239" w14:textId="77777777" w:rsidR="009705FF" w:rsidRDefault="009705FF" w:rsidP="009705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Morris BLOUNTE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996709B" w14:textId="77777777" w:rsidR="009705FF" w:rsidRDefault="009705FF" w:rsidP="009705FF">
      <w:pPr>
        <w:jc w:val="both"/>
        <w:rPr>
          <w:rFonts w:ascii="Times New Roman" w:hAnsi="Times New Roman" w:cs="Times New Roman"/>
        </w:rPr>
      </w:pPr>
    </w:p>
    <w:p w14:paraId="6B6AB35D" w14:textId="77777777" w:rsidR="009705FF" w:rsidRDefault="009705FF" w:rsidP="009705FF">
      <w:pPr>
        <w:jc w:val="both"/>
        <w:rPr>
          <w:rFonts w:ascii="Times New Roman" w:hAnsi="Times New Roman" w:cs="Times New Roman"/>
        </w:rPr>
      </w:pPr>
    </w:p>
    <w:p w14:paraId="776FD471" w14:textId="77777777" w:rsidR="009705FF" w:rsidRDefault="009705FF" w:rsidP="009705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Masty</w:t>
      </w:r>
      <w:proofErr w:type="spellEnd"/>
      <w:r>
        <w:rPr>
          <w:rFonts w:ascii="Times New Roman" w:hAnsi="Times New Roman" w:cs="Times New Roman"/>
        </w:rPr>
        <w:t>(q.v.) brought a plaint of debt against him and 28 others.</w:t>
      </w:r>
    </w:p>
    <w:p w14:paraId="1835F55B" w14:textId="77777777" w:rsidR="009705FF" w:rsidRDefault="009705FF" w:rsidP="009705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91252BD" w14:textId="77777777" w:rsidR="009705FF" w:rsidRDefault="009705FF" w:rsidP="009705FF">
      <w:pPr>
        <w:jc w:val="both"/>
        <w:rPr>
          <w:rFonts w:ascii="Times New Roman" w:hAnsi="Times New Roman" w:cs="Times New Roman"/>
        </w:rPr>
      </w:pPr>
    </w:p>
    <w:p w14:paraId="7EFCFCB7" w14:textId="77777777" w:rsidR="009705FF" w:rsidRDefault="009705FF" w:rsidP="009705FF">
      <w:pPr>
        <w:jc w:val="both"/>
        <w:rPr>
          <w:rFonts w:ascii="Times New Roman" w:hAnsi="Times New Roman" w:cs="Times New Roman"/>
        </w:rPr>
      </w:pPr>
    </w:p>
    <w:p w14:paraId="4A77F370" w14:textId="77777777" w:rsidR="009705FF" w:rsidRDefault="009705FF" w:rsidP="009705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14:paraId="418F66F7" w14:textId="77777777" w:rsidR="006B2F86" w:rsidRPr="00E71FC3" w:rsidRDefault="009705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F6264" w14:textId="77777777" w:rsidR="009705FF" w:rsidRDefault="009705FF" w:rsidP="00E71FC3">
      <w:r>
        <w:separator/>
      </w:r>
    </w:p>
  </w:endnote>
  <w:endnote w:type="continuationSeparator" w:id="0">
    <w:p w14:paraId="370ED31C" w14:textId="77777777" w:rsidR="009705FF" w:rsidRDefault="009705F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2F2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DE0B5" w14:textId="77777777" w:rsidR="009705FF" w:rsidRDefault="009705FF" w:rsidP="00E71FC3">
      <w:r>
        <w:separator/>
      </w:r>
    </w:p>
  </w:footnote>
  <w:footnote w:type="continuationSeparator" w:id="0">
    <w:p w14:paraId="1619525D" w14:textId="77777777" w:rsidR="009705FF" w:rsidRDefault="009705F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5FF"/>
    <w:rsid w:val="001A7C09"/>
    <w:rsid w:val="00577BD5"/>
    <w:rsid w:val="00656CBA"/>
    <w:rsid w:val="006A1F77"/>
    <w:rsid w:val="00733BE7"/>
    <w:rsid w:val="009705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C7ADA"/>
  <w15:chartTrackingRefBased/>
  <w15:docId w15:val="{2D58E87C-48C8-4DED-8587-F5E08A93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05F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705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2018-05-10T20:50:00Z</dcterms:created>
  <dcterms:modified xsi:type="dcterms:W3CDTF">2018-05-10T20:51:00Z</dcterms:modified>
</cp:coreProperties>
</file>